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0D5A0E" w:rsidRDefault="00F657F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0D5A0E">
        <w:rPr>
          <w:b/>
          <w:color w:val="262626" w:themeColor="text1" w:themeTint="D9"/>
          <w:sz w:val="24"/>
          <w:szCs w:val="24"/>
          <w:lang w:val="da-DK"/>
        </w:rPr>
        <w:t>TILMELDINGSFORMULAR HJEMMEBESØG KÆLEDYR</w:t>
      </w:r>
    </w:p>
    <w:p w:rsidR="00F33C8E" w:rsidRPr="00F33C8E" w:rsidRDefault="00F657F9" w:rsidP="00F33C8E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3539"/>
        <w:gridCol w:w="572"/>
        <w:gridCol w:w="283"/>
        <w:gridCol w:w="4866"/>
      </w:tblGrid>
      <w:tr w:rsidR="00AF4F95" w:rsidTr="00DB1734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870BF" w:rsidRPr="00FA4919" w:rsidRDefault="00F657F9" w:rsidP="00DB1734">
            <w:pPr>
              <w:pStyle w:val="Heading2"/>
              <w:outlineLvl w:val="1"/>
            </w:pPr>
            <w:r>
              <w:rPr>
                <w:lang w:val="da-DK"/>
              </w:rPr>
              <w:t>DATOER</w:t>
            </w:r>
          </w:p>
        </w:tc>
      </w:tr>
      <w:tr w:rsidR="00AF4F95" w:rsidTr="001870BF">
        <w:tblPrEx>
          <w:tblBorders>
            <w:insideH w:val="nil"/>
            <w:insideV w:val="nil"/>
          </w:tblBorders>
        </w:tblPrEx>
        <w:tc>
          <w:tcPr>
            <w:tcW w:w="709" w:type="dxa"/>
            <w:tcMar>
              <w:top w:w="227" w:type="dxa"/>
            </w:tcMar>
          </w:tcPr>
          <w:p w:rsidR="001870BF" w:rsidRPr="00106EFA" w:rsidRDefault="00F657F9" w:rsidP="001870BF">
            <w:r w:rsidRPr="00106EFA">
              <w:rPr>
                <w:lang w:val="da-DK"/>
              </w:rPr>
              <w:t>Fra:</w:t>
            </w:r>
          </w:p>
        </w:tc>
        <w:tc>
          <w:tcPr>
            <w:tcW w:w="4106" w:type="dxa"/>
            <w:gridSpan w:val="2"/>
            <w:tcBorders>
              <w:bottom w:val="dotted" w:sz="4" w:space="0" w:color="A6A6A6" w:themeColor="background1" w:themeShade="A6"/>
            </w:tcBorders>
            <w:tcMar>
              <w:top w:w="227" w:type="dxa"/>
            </w:tcMar>
          </w:tcPr>
          <w:p w:rsidR="001870BF" w:rsidRPr="00106EFA" w:rsidRDefault="00F657F9" w:rsidP="001870BF"/>
        </w:tc>
        <w:tc>
          <w:tcPr>
            <w:tcW w:w="855" w:type="dxa"/>
            <w:gridSpan w:val="2"/>
            <w:tcMar>
              <w:top w:w="227" w:type="dxa"/>
              <w:left w:w="227" w:type="dxa"/>
            </w:tcMar>
          </w:tcPr>
          <w:p w:rsidR="001870BF" w:rsidRPr="00106EFA" w:rsidRDefault="00F657F9" w:rsidP="001870BF">
            <w:r w:rsidRPr="00106EFA">
              <w:rPr>
                <w:lang w:val="da-DK"/>
              </w:rPr>
              <w:t>Til:</w:t>
            </w:r>
          </w:p>
        </w:tc>
        <w:tc>
          <w:tcPr>
            <w:tcW w:w="4866" w:type="dxa"/>
            <w:tcBorders>
              <w:bottom w:val="dotted" w:sz="4" w:space="0" w:color="A6A6A6" w:themeColor="background1" w:themeShade="A6"/>
            </w:tcBorders>
            <w:tcMar>
              <w:top w:w="227" w:type="dxa"/>
            </w:tcMar>
          </w:tcPr>
          <w:p w:rsidR="001870BF" w:rsidRDefault="00F657F9" w:rsidP="001870BF"/>
        </w:tc>
      </w:tr>
      <w:tr w:rsidR="00AF4F95" w:rsidTr="00F33C8E">
        <w:tblPrEx>
          <w:tblBorders>
            <w:insideH w:val="nil"/>
            <w:insideV w:val="nil"/>
          </w:tblBorders>
        </w:tblPrEx>
        <w:tc>
          <w:tcPr>
            <w:tcW w:w="10536" w:type="dxa"/>
            <w:gridSpan w:val="6"/>
          </w:tcPr>
          <w:p w:rsidR="00F33C8E" w:rsidRDefault="00F657F9" w:rsidP="00A81849">
            <w:pPr>
              <w:rPr>
                <w:sz w:val="10"/>
                <w:szCs w:val="10"/>
                <w:lang w:val="en-US"/>
              </w:rPr>
            </w:pPr>
            <w:r>
              <w:rPr>
                <w:rFonts w:cstheme="minorHAnsi"/>
                <w:lang w:val="da-DK"/>
              </w:rPr>
              <w:t>□   1 hjemmebesøg om dagen / □    2 hjemmebesøg om dagen</w:t>
            </w:r>
          </w:p>
        </w:tc>
      </w:tr>
      <w:tr w:rsidR="00AF4F95" w:rsidTr="00717A50">
        <w:tblPrEx>
          <w:tblBorders>
            <w:insideH w:val="nil"/>
            <w:insideV w:val="nil"/>
          </w:tblBorders>
        </w:tblPrEx>
        <w:tc>
          <w:tcPr>
            <w:tcW w:w="1276" w:type="dxa"/>
            <w:gridSpan w:val="2"/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Besøgsvarighed</w:t>
            </w:r>
          </w:p>
        </w:tc>
        <w:tc>
          <w:tcPr>
            <w:tcW w:w="3539" w:type="dxa"/>
            <w:tcBorders>
              <w:bottom w:val="dotted" w:sz="4" w:space="0" w:color="A6A6A6" w:themeColor="background1" w:themeShade="A6"/>
            </w:tcBorders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5149" w:type="dxa"/>
            <w:gridSpan w:val="2"/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</w:p>
        </w:tc>
      </w:tr>
      <w:tr w:rsidR="00AF4F95" w:rsidTr="00717A50">
        <w:tblPrEx>
          <w:tblBorders>
            <w:insideH w:val="nil"/>
            <w:insideV w:val="nil"/>
          </w:tblBorders>
        </w:tblPrEx>
        <w:tc>
          <w:tcPr>
            <w:tcW w:w="1276" w:type="dxa"/>
            <w:gridSpan w:val="2"/>
          </w:tcPr>
          <w:p w:rsidR="00F33C8E" w:rsidRDefault="00F657F9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Besøgstider</w:t>
            </w:r>
          </w:p>
        </w:tc>
        <w:tc>
          <w:tcPr>
            <w:tcW w:w="3539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Default="00F657F9" w:rsidP="003C4FCF">
            <w:pPr>
              <w:rPr>
                <w:rFonts w:ascii="Arial" w:hAnsi="Arial" w:cs="Arial"/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,</w:t>
            </w:r>
          </w:p>
        </w:tc>
        <w:tc>
          <w:tcPr>
            <w:tcW w:w="5149" w:type="dxa"/>
            <w:gridSpan w:val="2"/>
            <w:tcBorders>
              <w:bottom w:val="dotted" w:sz="4" w:space="0" w:color="A6A6A6" w:themeColor="background1" w:themeShade="A6"/>
            </w:tcBorders>
          </w:tcPr>
          <w:p w:rsidR="00F33C8E" w:rsidRPr="00A81849" w:rsidRDefault="00F657F9" w:rsidP="003C4FCF">
            <w:pPr>
              <w:rPr>
                <w:szCs w:val="16"/>
                <w:lang w:val="en-US"/>
              </w:rPr>
            </w:pPr>
          </w:p>
        </w:tc>
      </w:tr>
    </w:tbl>
    <w:p w:rsidR="00F33C8E" w:rsidRPr="000701B0" w:rsidRDefault="00F657F9" w:rsidP="00A81849">
      <w:pPr>
        <w:rPr>
          <w:sz w:val="10"/>
          <w:szCs w:val="10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850"/>
        <w:gridCol w:w="1134"/>
        <w:gridCol w:w="284"/>
        <w:gridCol w:w="1275"/>
        <w:gridCol w:w="993"/>
        <w:gridCol w:w="1270"/>
        <w:gridCol w:w="2603"/>
      </w:tblGrid>
      <w:tr w:rsidR="00AF4F95" w:rsidTr="001870BF">
        <w:tc>
          <w:tcPr>
            <w:tcW w:w="10536" w:type="dxa"/>
            <w:gridSpan w:val="9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FA4919" w:rsidRDefault="00F657F9" w:rsidP="00F36F07">
            <w:pPr>
              <w:pStyle w:val="Heading2"/>
              <w:outlineLvl w:val="1"/>
            </w:pPr>
            <w:r w:rsidRPr="005D72C3">
              <w:rPr>
                <w:lang w:val="da-DK"/>
              </w:rPr>
              <w:t>INFORMATIONER OM DYREEJEREN</w:t>
            </w:r>
          </w:p>
        </w:tc>
      </w:tr>
      <w:tr w:rsidR="00AF4F95" w:rsidTr="001870BF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657F9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8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F657F9" w:rsidP="00DB5979">
            <w:pPr>
              <w:rPr>
                <w:szCs w:val="16"/>
              </w:rPr>
            </w:pPr>
          </w:p>
        </w:tc>
      </w:tr>
      <w:tr w:rsidR="00AF4F95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657F9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F657F9" w:rsidP="00DB5979">
            <w:pPr>
              <w:rPr>
                <w:szCs w:val="16"/>
              </w:rPr>
            </w:pPr>
          </w:p>
        </w:tc>
      </w:tr>
      <w:tr w:rsidR="00AF4F95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657F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657F9" w:rsidP="00DB5979">
            <w:pPr>
              <w:rPr>
                <w:szCs w:val="16"/>
              </w:rPr>
            </w:pPr>
          </w:p>
        </w:tc>
      </w:tr>
      <w:tr w:rsidR="00AF4F95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657F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657F9" w:rsidP="00DB5979">
            <w:pPr>
              <w:rPr>
                <w:szCs w:val="16"/>
              </w:rPr>
            </w:pPr>
          </w:p>
        </w:tc>
      </w:tr>
      <w:tr w:rsidR="00AF4F95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Default="00F657F9" w:rsidP="00DB5979"/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0F2AB8" w:rsidRDefault="00F657F9" w:rsidP="00DB5979"/>
        </w:tc>
      </w:tr>
      <w:tr w:rsidR="00AF4F95" w:rsidTr="006D6147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6D6147" w:rsidRDefault="00F657F9" w:rsidP="00DB5979"/>
        </w:tc>
        <w:tc>
          <w:tcPr>
            <w:tcW w:w="9685" w:type="dxa"/>
            <w:gridSpan w:val="8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6D6147" w:rsidRDefault="00F657F9" w:rsidP="00DB5979"/>
        </w:tc>
      </w:tr>
      <w:tr w:rsidR="00AF4F95" w:rsidTr="00E06DC3">
        <w:tblPrEx>
          <w:tblBorders>
            <w:insideH w:val="nil"/>
            <w:insideV w:val="nil"/>
          </w:tblBorders>
          <w:tblCellMar>
            <w:top w:w="0" w:type="dxa"/>
          </w:tblCellMar>
        </w:tblPrEx>
        <w:tc>
          <w:tcPr>
            <w:tcW w:w="2127" w:type="dxa"/>
            <w:gridSpan w:val="2"/>
          </w:tcPr>
          <w:p w:rsidR="00877BD6" w:rsidRPr="00877BD6" w:rsidRDefault="00F657F9" w:rsidP="00877BD6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  <w:gridSpan w:val="2"/>
          </w:tcPr>
          <w:p w:rsidR="00877BD6" w:rsidRPr="00877BD6" w:rsidRDefault="00F657F9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  <w:gridSpan w:val="2"/>
          </w:tcPr>
          <w:p w:rsidR="00877BD6" w:rsidRPr="00877BD6" w:rsidRDefault="00F657F9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877BD6" w:rsidRPr="00877BD6" w:rsidRDefault="00F657F9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  <w:gridSpan w:val="2"/>
          </w:tcPr>
          <w:p w:rsidR="00877BD6" w:rsidRPr="00877BD6" w:rsidRDefault="00F657F9" w:rsidP="006D6147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  <w:tr w:rsidR="00AF4F95" w:rsidTr="00E06DC3">
        <w:tblPrEx>
          <w:tblBorders>
            <w:insideH w:val="nil"/>
            <w:insideV w:val="nil"/>
          </w:tblBorders>
        </w:tblPrEx>
        <w:trPr>
          <w:gridAfter w:val="1"/>
          <w:wAfter w:w="2603" w:type="dxa"/>
        </w:trPr>
        <w:tc>
          <w:tcPr>
            <w:tcW w:w="2127" w:type="dxa"/>
            <w:gridSpan w:val="2"/>
          </w:tcPr>
          <w:p w:rsidR="00E06DC3" w:rsidRDefault="00F657F9">
            <w:pPr>
              <w:rPr>
                <w:szCs w:val="16"/>
              </w:rPr>
            </w:pPr>
            <w:r>
              <w:rPr>
                <w:rFonts w:cstheme="minorHAnsi"/>
                <w:lang w:val="da-DK"/>
              </w:rPr>
              <w:t>Adgang til hjemmet:</w:t>
            </w:r>
          </w:p>
        </w:tc>
        <w:tc>
          <w:tcPr>
            <w:tcW w:w="850" w:type="dxa"/>
          </w:tcPr>
          <w:p w:rsidR="00E06DC3" w:rsidRDefault="00F657F9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nøgle</w:t>
            </w:r>
          </w:p>
        </w:tc>
        <w:tc>
          <w:tcPr>
            <w:tcW w:w="1418" w:type="dxa"/>
            <w:gridSpan w:val="2"/>
          </w:tcPr>
          <w:p w:rsidR="00E06DC3" w:rsidRDefault="00F657F9" w:rsidP="009400D8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sikkerhedskode: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E06DC3" w:rsidRDefault="00F657F9">
            <w:pPr>
              <w:rPr>
                <w:szCs w:val="16"/>
              </w:rPr>
            </w:pPr>
          </w:p>
        </w:tc>
      </w:tr>
    </w:tbl>
    <w:p w:rsidR="00E06DC3" w:rsidRPr="000701B0" w:rsidRDefault="00F657F9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single" w:sz="18" w:space="0" w:color="5AABDF"/>
          <w:right w:val="nil"/>
          <w:insideH w:val="nil"/>
          <w:insideV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AF4F95" w:rsidTr="00F12CA0">
        <w:tc>
          <w:tcPr>
            <w:tcW w:w="10536" w:type="dxa"/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F657F9" w:rsidP="00F36F07">
            <w:pPr>
              <w:pStyle w:val="Heading2"/>
              <w:outlineLvl w:val="1"/>
            </w:pPr>
            <w:r w:rsidRPr="005D72C3">
              <w:rPr>
                <w:lang w:val="da-DK"/>
              </w:rPr>
              <w:t>INFORMATIONER OM KÆLEDYRET</w:t>
            </w:r>
          </w:p>
        </w:tc>
      </w:tr>
    </w:tbl>
    <w:p w:rsidR="00DB5979" w:rsidRDefault="00F657F9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13" w:type="dxa"/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46"/>
        <w:gridCol w:w="4422"/>
        <w:gridCol w:w="964"/>
        <w:gridCol w:w="4304"/>
      </w:tblGrid>
      <w:tr w:rsidR="00AF4F95" w:rsidTr="006505F0">
        <w:tc>
          <w:tcPr>
            <w:tcW w:w="846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Default="00F657F9" w:rsidP="005C41FE">
            <w:r>
              <w:rPr>
                <w:lang w:val="da-DK"/>
              </w:rPr>
              <w:t>Navn:</w:t>
            </w:r>
          </w:p>
        </w:tc>
        <w:tc>
          <w:tcPr>
            <w:tcW w:w="4422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F657F9" w:rsidP="005C41FE"/>
        </w:tc>
        <w:tc>
          <w:tcPr>
            <w:tcW w:w="964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Pr="00AD5492" w:rsidRDefault="00F657F9" w:rsidP="005C41FE">
            <w:r w:rsidRPr="00AD5492">
              <w:rPr>
                <w:lang w:val="da-DK"/>
              </w:rPr>
              <w:t>Navn:</w:t>
            </w:r>
          </w:p>
        </w:tc>
        <w:tc>
          <w:tcPr>
            <w:tcW w:w="4304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Default="00F657F9" w:rsidP="005C41FE">
            <w:r>
              <w:rPr>
                <w:lang w:val="da-DK"/>
              </w:rPr>
              <w:t>Dyreart: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F657F9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5C41FE" w:rsidRPr="00AD5492" w:rsidRDefault="00F657F9" w:rsidP="005C41FE">
            <w:r>
              <w:rPr>
                <w:lang w:val="da-DK"/>
              </w:rPr>
              <w:t>Dyreart: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ED2CD2" w:rsidRDefault="00F657F9" w:rsidP="005C41FE">
            <w:r>
              <w:rPr>
                <w:lang w:val="da-DK"/>
              </w:rPr>
              <w:t>Alder: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Default="00F657F9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ED2CD2" w:rsidRPr="00AD5492" w:rsidRDefault="00F657F9" w:rsidP="005C41FE">
            <w:r>
              <w:rPr>
                <w:lang w:val="da-DK"/>
              </w:rPr>
              <w:t>Alder: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Pr="00AD5492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Default="00F657F9" w:rsidP="005C41FE">
            <w:r>
              <w:rPr>
                <w:lang w:val="da-DK"/>
              </w:rPr>
              <w:t>Farve: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Default="00F657F9" w:rsidP="005C41FE"/>
        </w:tc>
        <w:tc>
          <w:tcPr>
            <w:tcW w:w="964" w:type="dxa"/>
            <w:tcBorders>
              <w:left w:val="dotted" w:sz="4" w:space="0" w:color="404040" w:themeColor="text1" w:themeTint="BF"/>
            </w:tcBorders>
          </w:tcPr>
          <w:p w:rsidR="005C41FE" w:rsidRPr="00AD5492" w:rsidRDefault="00F657F9" w:rsidP="005C41FE">
            <w:r w:rsidRPr="00AD5492">
              <w:rPr>
                <w:lang w:val="da-DK"/>
              </w:rPr>
              <w:t>Farve: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AD5492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F657F9" w:rsidP="005C41FE">
            <w:r>
              <w:rPr>
                <w:lang w:val="da-DK"/>
              </w:rPr>
              <w:t>Køn: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F657F9" w:rsidP="005C41FE">
            <w:r>
              <w:rPr>
                <w:lang w:val="da-DK"/>
              </w:rPr>
              <w:t>Han / hun</w:t>
            </w:r>
          </w:p>
        </w:tc>
        <w:tc>
          <w:tcPr>
            <w:tcW w:w="964" w:type="dxa"/>
            <w:tcBorders>
              <w:left w:val="dotted" w:sz="4" w:space="0" w:color="404040" w:themeColor="text1" w:themeTint="BF"/>
              <w:bottom w:val="dotted" w:sz="4" w:space="0" w:color="auto"/>
            </w:tcBorders>
          </w:tcPr>
          <w:p w:rsidR="005C41FE" w:rsidRPr="00AD5492" w:rsidRDefault="00F657F9" w:rsidP="005C41FE">
            <w:r w:rsidRPr="00AD5492">
              <w:rPr>
                <w:lang w:val="da-DK"/>
              </w:rPr>
              <w:t>Køn: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uto"/>
              <w:right w:val="dotted" w:sz="4" w:space="0" w:color="404040" w:themeColor="text1" w:themeTint="BF"/>
            </w:tcBorders>
          </w:tcPr>
          <w:p w:rsidR="005C41FE" w:rsidRDefault="00F657F9" w:rsidP="005C41FE">
            <w:r w:rsidRPr="00AD5492">
              <w:rPr>
                <w:lang w:val="da-DK"/>
              </w:rPr>
              <w:t>Han / hun</w:t>
            </w:r>
          </w:p>
        </w:tc>
      </w:tr>
      <w:tr w:rsidR="00AF4F95" w:rsidTr="006505F0">
        <w:tc>
          <w:tcPr>
            <w:tcW w:w="846" w:type="dxa"/>
            <w:tcBorders>
              <w:top w:val="dotted" w:sz="4" w:space="0" w:color="404040" w:themeColor="text1" w:themeTint="BF"/>
              <w:left w:val="dotted" w:sz="4" w:space="0" w:color="404040" w:themeColor="text1" w:themeTint="BF"/>
            </w:tcBorders>
          </w:tcPr>
          <w:p w:rsidR="005C41FE" w:rsidRPr="00FB7AB5" w:rsidRDefault="00F657F9" w:rsidP="005C41FE">
            <w:r w:rsidRPr="00FB7AB5">
              <w:rPr>
                <w:lang w:val="da-DK"/>
              </w:rPr>
              <w:t>Navn:</w:t>
            </w:r>
          </w:p>
        </w:tc>
        <w:tc>
          <w:tcPr>
            <w:tcW w:w="4422" w:type="dxa"/>
            <w:tcBorders>
              <w:top w:val="dotted" w:sz="4" w:space="0" w:color="404040" w:themeColor="text1" w:themeTint="BF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F657F9" w:rsidP="005C41FE"/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</w:tcBorders>
          </w:tcPr>
          <w:p w:rsidR="005C41FE" w:rsidRPr="00416AC0" w:rsidRDefault="00F657F9" w:rsidP="005C41FE">
            <w:r w:rsidRPr="00416AC0">
              <w:rPr>
                <w:lang w:val="da-DK"/>
              </w:rPr>
              <w:t>Navn:</w:t>
            </w:r>
          </w:p>
        </w:tc>
        <w:tc>
          <w:tcPr>
            <w:tcW w:w="4304" w:type="dxa"/>
            <w:tcBorders>
              <w:top w:val="dotted" w:sz="4" w:space="0" w:color="auto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Pr="00FB7AB5" w:rsidRDefault="00F657F9" w:rsidP="005C41FE">
            <w:r>
              <w:rPr>
                <w:lang w:val="da-DK"/>
              </w:rPr>
              <w:t>Dyreart: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F657F9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5C41FE" w:rsidRPr="00416AC0" w:rsidRDefault="00F657F9" w:rsidP="005C41FE">
            <w:r>
              <w:rPr>
                <w:lang w:val="da-DK"/>
              </w:rPr>
              <w:t>Dyreart: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ED2CD2" w:rsidRPr="00FB7AB5" w:rsidRDefault="00F657F9" w:rsidP="005C41FE">
            <w:r>
              <w:rPr>
                <w:lang w:val="da-DK"/>
              </w:rPr>
              <w:t>Alder: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ED2CD2" w:rsidRPr="00FB7AB5" w:rsidRDefault="00F657F9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ED2CD2" w:rsidRPr="00416AC0" w:rsidRDefault="00F657F9" w:rsidP="005C41FE">
            <w:r>
              <w:rPr>
                <w:lang w:val="da-DK"/>
              </w:rPr>
              <w:t>Alder: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ED2CD2" w:rsidRPr="00416AC0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</w:tcBorders>
          </w:tcPr>
          <w:p w:rsidR="005C41FE" w:rsidRPr="00FB7AB5" w:rsidRDefault="00F657F9" w:rsidP="005C41FE">
            <w:r w:rsidRPr="00FB7AB5">
              <w:rPr>
                <w:lang w:val="da-DK"/>
              </w:rPr>
              <w:t>Farve: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uto"/>
            </w:tcBorders>
          </w:tcPr>
          <w:p w:rsidR="005C41FE" w:rsidRPr="00FB7AB5" w:rsidRDefault="00F657F9" w:rsidP="005C41FE"/>
        </w:tc>
        <w:tc>
          <w:tcPr>
            <w:tcW w:w="964" w:type="dxa"/>
            <w:tcBorders>
              <w:left w:val="dotted" w:sz="4" w:space="0" w:color="auto"/>
            </w:tcBorders>
          </w:tcPr>
          <w:p w:rsidR="005C41FE" w:rsidRPr="00416AC0" w:rsidRDefault="00F657F9" w:rsidP="005C41FE">
            <w:r w:rsidRPr="00416AC0">
              <w:rPr>
                <w:lang w:val="da-DK"/>
              </w:rPr>
              <w:t>Farve: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404040" w:themeColor="text1" w:themeTint="BF"/>
            </w:tcBorders>
          </w:tcPr>
          <w:p w:rsidR="005C41FE" w:rsidRPr="00416AC0" w:rsidRDefault="00F657F9" w:rsidP="005C41FE"/>
        </w:tc>
      </w:tr>
      <w:tr w:rsidR="00AF4F95" w:rsidTr="006505F0">
        <w:tc>
          <w:tcPr>
            <w:tcW w:w="846" w:type="dxa"/>
            <w:tcBorders>
              <w:left w:val="dotted" w:sz="4" w:space="0" w:color="404040" w:themeColor="text1" w:themeTint="BF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Pr="00FB7AB5" w:rsidRDefault="00F657F9" w:rsidP="005C41FE">
            <w:r w:rsidRPr="00FB7AB5">
              <w:rPr>
                <w:lang w:val="da-DK"/>
              </w:rPr>
              <w:t>Køn: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auto"/>
            </w:tcBorders>
            <w:tcMar>
              <w:bottom w:w="113" w:type="dxa"/>
            </w:tcMar>
          </w:tcPr>
          <w:p w:rsidR="005C41FE" w:rsidRDefault="00F657F9" w:rsidP="005C41FE">
            <w:r w:rsidRPr="00FB7AB5">
              <w:rPr>
                <w:lang w:val="da-DK"/>
              </w:rPr>
              <w:t>Han / hun</w:t>
            </w:r>
          </w:p>
        </w:tc>
        <w:tc>
          <w:tcPr>
            <w:tcW w:w="964" w:type="dxa"/>
            <w:tcBorders>
              <w:left w:val="dotted" w:sz="4" w:space="0" w:color="auto"/>
              <w:bottom w:val="dotted" w:sz="4" w:space="0" w:color="404040" w:themeColor="text1" w:themeTint="BF"/>
            </w:tcBorders>
            <w:tcMar>
              <w:bottom w:w="113" w:type="dxa"/>
            </w:tcMar>
          </w:tcPr>
          <w:p w:rsidR="005C41FE" w:rsidRPr="00416AC0" w:rsidRDefault="00F657F9" w:rsidP="005C41FE">
            <w:r w:rsidRPr="00416AC0">
              <w:rPr>
                <w:lang w:val="da-DK"/>
              </w:rPr>
              <w:t>Køn:</w:t>
            </w:r>
          </w:p>
        </w:tc>
        <w:tc>
          <w:tcPr>
            <w:tcW w:w="4304" w:type="dxa"/>
            <w:tcBorders>
              <w:top w:val="dotted" w:sz="4" w:space="0" w:color="A6A6A6" w:themeColor="background1" w:themeShade="A6"/>
              <w:bottom w:val="dotted" w:sz="4" w:space="0" w:color="404040" w:themeColor="text1" w:themeTint="BF"/>
              <w:right w:val="dotted" w:sz="4" w:space="0" w:color="404040" w:themeColor="text1" w:themeTint="BF"/>
            </w:tcBorders>
            <w:tcMar>
              <w:bottom w:w="113" w:type="dxa"/>
            </w:tcMar>
          </w:tcPr>
          <w:p w:rsidR="005C41FE" w:rsidRDefault="00F657F9" w:rsidP="005C41FE">
            <w:r w:rsidRPr="00416AC0">
              <w:rPr>
                <w:lang w:val="da-DK"/>
              </w:rPr>
              <w:t>Han / hun</w:t>
            </w:r>
          </w:p>
        </w:tc>
      </w:tr>
    </w:tbl>
    <w:p w:rsidR="00717A50" w:rsidRPr="000701B0" w:rsidRDefault="00F657F9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35"/>
      </w:tblGrid>
      <w:tr w:rsidR="00AF4F95" w:rsidTr="00F12CA0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F657F9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AF4F95" w:rsidTr="00F12CA0">
        <w:tc>
          <w:tcPr>
            <w:tcW w:w="170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F657F9" w:rsidP="003C4FCF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835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465659" w:rsidRPr="00FA4919" w:rsidRDefault="00F657F9" w:rsidP="003C4FCF">
            <w:pPr>
              <w:rPr>
                <w:szCs w:val="16"/>
              </w:rPr>
            </w:pPr>
          </w:p>
        </w:tc>
      </w:tr>
      <w:tr w:rsidR="00AF4F95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B7BA1" w:rsidRDefault="00F657F9" w:rsidP="003C4FCF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6B7BA1" w:rsidRPr="00FA4919" w:rsidRDefault="00F657F9" w:rsidP="003C4FCF">
            <w:pPr>
              <w:rPr>
                <w:szCs w:val="16"/>
              </w:rPr>
            </w:pPr>
          </w:p>
        </w:tc>
      </w:tr>
      <w:tr w:rsidR="00AF4F95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657F9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F657F9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</w:tr>
      <w:tr w:rsidR="00AF4F95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657F9" w:rsidP="003C4FCF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F657F9" w:rsidP="003C4FCF">
            <w:pPr>
              <w:rPr>
                <w:szCs w:val="16"/>
              </w:rPr>
            </w:pPr>
          </w:p>
        </w:tc>
      </w:tr>
      <w:tr w:rsidR="00AF4F95" w:rsidTr="00F36F07">
        <w:tc>
          <w:tcPr>
            <w:tcW w:w="10536" w:type="dxa"/>
            <w:gridSpan w:val="2"/>
            <w:tcBorders>
              <w:top w:val="nil"/>
              <w:bottom w:val="nil"/>
            </w:tcBorders>
            <w:vAlign w:val="bottom"/>
          </w:tcPr>
          <w:p w:rsidR="00F36F07" w:rsidRPr="00F36F07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(rejser</w:t>
            </w:r>
            <w:r>
              <w:rPr>
                <w:lang w:val="da-DK"/>
              </w:rPr>
              <w:t xml:space="preserve"> ikke sammen med kæledyrsejeren):</w:t>
            </w:r>
          </w:p>
        </w:tc>
      </w:tr>
      <w:tr w:rsidR="00AF4F95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F657F9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1)</w:t>
            </w:r>
          </w:p>
        </w:tc>
      </w:tr>
      <w:tr w:rsidR="00AF4F95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DF5593" w:rsidRPr="00F36F07" w:rsidRDefault="00F657F9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AF4F95" w:rsidTr="006B7BA1">
        <w:tc>
          <w:tcPr>
            <w:tcW w:w="10536" w:type="dxa"/>
            <w:gridSpan w:val="2"/>
            <w:tcBorders>
              <w:top w:val="dotted" w:sz="4" w:space="0" w:color="A6A6A6" w:themeColor="background1" w:themeShade="A6"/>
              <w:bottom w:val="nil"/>
            </w:tcBorders>
            <w:vAlign w:val="bottom"/>
          </w:tcPr>
          <w:p w:rsidR="006B7BA1" w:rsidRPr="00F36F07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Transportmetode i nødstilfælde:</w:t>
            </w:r>
          </w:p>
        </w:tc>
      </w:tr>
      <w:tr w:rsidR="00AF4F95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B7BA1" w:rsidRDefault="00F657F9" w:rsidP="003C4FCF">
            <w:pPr>
              <w:rPr>
                <w:lang w:val="en-US"/>
              </w:rPr>
            </w:pPr>
          </w:p>
        </w:tc>
      </w:tr>
      <w:tr w:rsidR="00AF4F95" w:rsidTr="00F36F07">
        <w:tc>
          <w:tcPr>
            <w:tcW w:w="1701" w:type="dxa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F657F9" w:rsidP="003C4FCF">
            <w:pPr>
              <w:rPr>
                <w:lang w:val="en-GB"/>
              </w:rPr>
            </w:pP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465659" w:rsidRPr="00F36F07" w:rsidRDefault="00F657F9" w:rsidP="003C4FCF">
            <w:pPr>
              <w:rPr>
                <w:lang w:val="en-GB"/>
              </w:rPr>
            </w:pPr>
          </w:p>
        </w:tc>
      </w:tr>
    </w:tbl>
    <w:p w:rsidR="00914286" w:rsidRDefault="00F657F9">
      <w:pPr>
        <w:rPr>
          <w:sz w:val="10"/>
          <w:szCs w:val="10"/>
          <w:lang w:val="en-GB"/>
        </w:rPr>
      </w:pPr>
      <w:r>
        <w:rPr>
          <w:sz w:val="10"/>
          <w:szCs w:val="10"/>
          <w:lang w:val="en-GB"/>
        </w:rPr>
        <w:br w:type="page"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8126"/>
      </w:tblGrid>
      <w:tr w:rsidR="00AF4F95" w:rsidTr="00F12CA0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14286" w:rsidRPr="004F5352" w:rsidRDefault="00F657F9" w:rsidP="003C4FCF">
            <w:pPr>
              <w:pStyle w:val="Heading2"/>
              <w:outlineLvl w:val="1"/>
            </w:pPr>
            <w:r w:rsidRPr="004F5352">
              <w:rPr>
                <w:lang w:val="da-DK"/>
              </w:rPr>
              <w:lastRenderedPageBreak/>
              <w:t>FODEROPLYSNINGER</w:t>
            </w:r>
          </w:p>
        </w:tc>
      </w:tr>
      <w:tr w:rsidR="00AF4F95" w:rsidTr="006E18F7">
        <w:tc>
          <w:tcPr>
            <w:tcW w:w="2410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14286" w:rsidRPr="004F5352" w:rsidRDefault="00F657F9" w:rsidP="003C4FCF">
            <w:pPr>
              <w:rPr>
                <w:szCs w:val="16"/>
              </w:rPr>
            </w:pPr>
            <w:r>
              <w:rPr>
                <w:lang w:val="da-DK"/>
              </w:rPr>
              <w:t>Foder:</w:t>
            </w:r>
          </w:p>
        </w:tc>
        <w:tc>
          <w:tcPr>
            <w:tcW w:w="812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14286" w:rsidRPr="004F5352" w:rsidRDefault="00F657F9" w:rsidP="003C4FCF">
            <w:pPr>
              <w:rPr>
                <w:szCs w:val="16"/>
              </w:rPr>
            </w:pPr>
          </w:p>
        </w:tc>
      </w:tr>
      <w:tr w:rsidR="00AF4F95" w:rsidTr="006E18F7"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F657F9" w:rsidP="003C4FCF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da-DK"/>
              </w:rPr>
              <w:t>Godbidder:</w:t>
            </w:r>
          </w:p>
        </w:tc>
        <w:tc>
          <w:tcPr>
            <w:tcW w:w="812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F657F9" w:rsidP="003C4FCF">
            <w:pPr>
              <w:rPr>
                <w:szCs w:val="16"/>
              </w:rPr>
            </w:pPr>
          </w:p>
        </w:tc>
      </w:tr>
      <w:tr w:rsidR="00AF4F95" w:rsidTr="006E18F7"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F657F9" w:rsidP="003C4FCF">
            <w:pPr>
              <w:rPr>
                <w:lang w:val="en-US"/>
              </w:rPr>
            </w:pPr>
            <w:r w:rsidRPr="004F5352">
              <w:rPr>
                <w:lang w:val="da-DK"/>
              </w:rPr>
              <w:t>Her befinder foder &amp; madskål sig:</w:t>
            </w:r>
          </w:p>
        </w:tc>
        <w:tc>
          <w:tcPr>
            <w:tcW w:w="812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F657F9" w:rsidP="003C4FCF">
            <w:pPr>
              <w:rPr>
                <w:szCs w:val="16"/>
              </w:rPr>
            </w:pPr>
          </w:p>
        </w:tc>
      </w:tr>
      <w:tr w:rsidR="00AF4F95" w:rsidTr="006E18F7"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F657F9" w:rsidP="003C4FCF">
            <w:pPr>
              <w:rPr>
                <w:lang w:val="en-US"/>
              </w:rPr>
            </w:pPr>
            <w:r w:rsidRPr="004F5352">
              <w:rPr>
                <w:lang w:val="da-DK"/>
              </w:rPr>
              <w:t>Vand:</w:t>
            </w:r>
          </w:p>
        </w:tc>
        <w:tc>
          <w:tcPr>
            <w:tcW w:w="812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F657F9" w:rsidP="003C4FCF">
            <w:pPr>
              <w:rPr>
                <w:szCs w:val="16"/>
              </w:rPr>
            </w:pPr>
          </w:p>
        </w:tc>
      </w:tr>
      <w:tr w:rsidR="00AF4F95" w:rsidTr="006E18F7"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F657F9" w:rsidP="003C4FCF"/>
        </w:tc>
        <w:tc>
          <w:tcPr>
            <w:tcW w:w="8126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914286" w:rsidRPr="004F5352" w:rsidRDefault="00F657F9" w:rsidP="003C4FCF"/>
        </w:tc>
      </w:tr>
    </w:tbl>
    <w:p w:rsidR="00914286" w:rsidRDefault="00F657F9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261"/>
        <w:gridCol w:w="283"/>
        <w:gridCol w:w="4157"/>
      </w:tblGrid>
      <w:tr w:rsidR="00AF4F95" w:rsidTr="00DB1734">
        <w:tc>
          <w:tcPr>
            <w:tcW w:w="10536" w:type="dxa"/>
            <w:gridSpan w:val="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12CA0" w:rsidRPr="004F5352" w:rsidRDefault="00F657F9" w:rsidP="00DB1734">
            <w:pPr>
              <w:pStyle w:val="Heading2"/>
              <w:outlineLvl w:val="1"/>
            </w:pPr>
            <w:r>
              <w:rPr>
                <w:lang w:val="da-DK"/>
              </w:rPr>
              <w:t>RENGØRING &amp; PLEJE</w:t>
            </w: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tcMar>
              <w:top w:w="198" w:type="dxa"/>
            </w:tcMar>
            <w:vAlign w:val="bottom"/>
          </w:tcPr>
          <w:p w:rsidR="0010185A" w:rsidRPr="00ED2CD2" w:rsidRDefault="00F657F9" w:rsidP="0091428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 xml:space="preserve">Hvad skal rengøres </w:t>
            </w:r>
            <w:r>
              <w:rPr>
                <w:lang w:val="da-DK"/>
              </w:rPr>
              <w:br/>
              <w:t xml:space="preserve"> (f.eks. bur, område):</w:t>
            </w:r>
          </w:p>
        </w:tc>
        <w:tc>
          <w:tcPr>
            <w:tcW w:w="7701" w:type="dxa"/>
            <w:gridSpan w:val="3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10185A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vAlign w:val="bottom"/>
          </w:tcPr>
          <w:p w:rsidR="00914286" w:rsidRPr="009C67F6" w:rsidRDefault="00F657F9" w:rsidP="0091428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Skal tømmes:</w:t>
            </w:r>
          </w:p>
        </w:tc>
        <w:tc>
          <w:tcPr>
            <w:tcW w:w="3261" w:type="dxa"/>
            <w:tcBorders>
              <w:top w:val="dotted" w:sz="4" w:space="0" w:color="A6A6A6" w:themeColor="background1" w:themeShade="A6"/>
            </w:tcBorders>
          </w:tcPr>
          <w:p w:rsidR="00914286" w:rsidRPr="0010185A" w:rsidRDefault="00F657F9" w:rsidP="00914286">
            <w:pPr>
              <w:rPr>
                <w:szCs w:val="16"/>
                <w:lang w:val="en-GB"/>
              </w:rPr>
            </w:pPr>
            <w:r w:rsidRPr="0010185A">
              <w:rPr>
                <w:rFonts w:cstheme="minorHAnsi"/>
                <w:szCs w:val="16"/>
                <w:lang w:val="da-DK"/>
              </w:rPr>
              <w:t>□   hver</w:t>
            </w:r>
            <w:r w:rsidRPr="0010185A">
              <w:rPr>
                <w:rFonts w:cstheme="minorHAnsi"/>
                <w:szCs w:val="16"/>
                <w:lang w:val="da-DK"/>
              </w:rPr>
              <w:t xml:space="preserve"> dag        □   hver anden dag        □   andet:</w:t>
            </w:r>
          </w:p>
        </w:tc>
        <w:tc>
          <w:tcPr>
            <w:tcW w:w="4440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vAlign w:val="bottom"/>
          </w:tcPr>
          <w:p w:rsidR="0010185A" w:rsidRPr="00FA4919" w:rsidRDefault="00F657F9" w:rsidP="00914286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da-DK"/>
              </w:rPr>
              <w:t>Her finder du rengøringsartikler og strøelse:</w:t>
            </w:r>
          </w:p>
        </w:tc>
        <w:tc>
          <w:tcPr>
            <w:tcW w:w="7701" w:type="dxa"/>
            <w:gridSpan w:val="3"/>
            <w:tcBorders>
              <w:bottom w:val="dotted" w:sz="4" w:space="0" w:color="A6A6A6" w:themeColor="background1" w:themeShade="A6"/>
            </w:tcBorders>
          </w:tcPr>
          <w:p w:rsidR="0010185A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vAlign w:val="bottom"/>
          </w:tcPr>
          <w:p w:rsidR="0010185A" w:rsidRPr="007B7BA5" w:rsidRDefault="00F657F9" w:rsidP="0091428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Udsmidning af skrald:</w:t>
            </w:r>
          </w:p>
        </w:tc>
        <w:tc>
          <w:tcPr>
            <w:tcW w:w="7701" w:type="dxa"/>
            <w:gridSpan w:val="3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0185A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vAlign w:val="bottom"/>
          </w:tcPr>
          <w:p w:rsidR="00914286" w:rsidRDefault="00F657F9" w:rsidP="0091428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da-DK"/>
              </w:rPr>
              <w:t>Skal kattens pels plejes?</w:t>
            </w:r>
          </w:p>
        </w:tc>
        <w:tc>
          <w:tcPr>
            <w:tcW w:w="3544" w:type="dxa"/>
            <w:gridSpan w:val="2"/>
          </w:tcPr>
          <w:p w:rsidR="00914286" w:rsidRPr="0010185A" w:rsidRDefault="00F657F9" w:rsidP="00914286">
            <w:pPr>
              <w:rPr>
                <w:rFonts w:cstheme="minorHAnsi"/>
                <w:szCs w:val="16"/>
                <w:lang w:val="en-US"/>
              </w:rPr>
            </w:pPr>
            <w:r w:rsidRPr="0010185A">
              <w:rPr>
                <w:rFonts w:cstheme="minorHAnsi"/>
                <w:szCs w:val="16"/>
                <w:lang w:val="da-DK"/>
              </w:rPr>
              <w:t>J / N –            her finder du udstyr til pelspleje:</w:t>
            </w:r>
          </w:p>
        </w:tc>
        <w:tc>
          <w:tcPr>
            <w:tcW w:w="415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835" w:type="dxa"/>
            <w:tcMar>
              <w:right w:w="227" w:type="dxa"/>
            </w:tcMar>
          </w:tcPr>
          <w:p w:rsidR="0010185A" w:rsidRDefault="00F657F9" w:rsidP="006D6147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da-DK"/>
              </w:rPr>
              <w:t>Sådan plejer du kattens pels:</w:t>
            </w:r>
          </w:p>
        </w:tc>
        <w:tc>
          <w:tcPr>
            <w:tcW w:w="7701" w:type="dxa"/>
            <w:gridSpan w:val="3"/>
            <w:tcBorders>
              <w:bottom w:val="dotted" w:sz="4" w:space="0" w:color="A6A6A6" w:themeColor="background1" w:themeShade="A6"/>
            </w:tcBorders>
          </w:tcPr>
          <w:p w:rsidR="0010185A" w:rsidRPr="0010185A" w:rsidRDefault="00F657F9" w:rsidP="00914286">
            <w:pPr>
              <w:rPr>
                <w:szCs w:val="16"/>
                <w:lang w:val="en-GB"/>
              </w:rPr>
            </w:pPr>
          </w:p>
        </w:tc>
      </w:tr>
    </w:tbl>
    <w:p w:rsidR="00914286" w:rsidRDefault="00F657F9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6141"/>
      </w:tblGrid>
      <w:tr w:rsidR="00AF4F95" w:rsidTr="00DB1734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E0F3A" w:rsidRPr="004F5352" w:rsidRDefault="00F657F9" w:rsidP="00DB1734">
            <w:pPr>
              <w:pStyle w:val="Heading2"/>
              <w:outlineLvl w:val="1"/>
            </w:pPr>
            <w:r>
              <w:rPr>
                <w:lang w:val="da-DK"/>
              </w:rPr>
              <w:t>RUTINE</w:t>
            </w:r>
          </w:p>
        </w:tc>
      </w:tr>
      <w:tr w:rsidR="00AF4F95" w:rsidTr="009225B5">
        <w:tblPrEx>
          <w:tblBorders>
            <w:insideH w:val="nil"/>
            <w:insideV w:val="nil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10185A" w:rsidRPr="00FA4919" w:rsidRDefault="00F657F9" w:rsidP="003C4FCF">
            <w:pPr>
              <w:rPr>
                <w:szCs w:val="16"/>
              </w:rPr>
            </w:pPr>
            <w:r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10185A" w:rsidRPr="0010185A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BC5DD2" w:rsidRPr="00FA4919" w:rsidRDefault="00F657F9" w:rsidP="003C4FCF">
            <w:pPr>
              <w:rPr>
                <w:szCs w:val="16"/>
              </w:rPr>
            </w:pPr>
            <w:r>
              <w:rPr>
                <w:lang w:val="da-DK"/>
              </w:rPr>
              <w:t>Vil gerne aes her:</w:t>
            </w:r>
          </w:p>
        </w:tc>
        <w:tc>
          <w:tcPr>
            <w:tcW w:w="1843" w:type="dxa"/>
            <w:tcBorders>
              <w:top w:val="dotted" w:sz="4" w:space="0" w:color="A6A6A6" w:themeColor="background1" w:themeShade="A6"/>
            </w:tcBorders>
          </w:tcPr>
          <w:p w:rsidR="00BC5DD2" w:rsidRPr="0010185A" w:rsidRDefault="00F657F9" w:rsidP="003C4FCF">
            <w:pPr>
              <w:rPr>
                <w:szCs w:val="16"/>
                <w:lang w:val="en-GB"/>
              </w:rPr>
            </w:pPr>
            <w:r w:rsidRPr="0010185A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141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10185A" w:rsidRDefault="00F657F9" w:rsidP="003C4FCF">
            <w:pPr>
              <w:rPr>
                <w:szCs w:val="16"/>
                <w:lang w:val="en-GB"/>
              </w:rPr>
            </w:pPr>
          </w:p>
        </w:tc>
      </w:tr>
    </w:tbl>
    <w:p w:rsidR="00914286" w:rsidRDefault="00F657F9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984"/>
        <w:gridCol w:w="1785"/>
        <w:gridCol w:w="1192"/>
        <w:gridCol w:w="3023"/>
      </w:tblGrid>
      <w:tr w:rsidR="00AF4F95" w:rsidTr="00DB1734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E0F3A" w:rsidRPr="004F5352" w:rsidRDefault="00F657F9" w:rsidP="00DB1734">
            <w:pPr>
              <w:pStyle w:val="Heading2"/>
              <w:outlineLvl w:val="1"/>
            </w:pPr>
            <w:r>
              <w:rPr>
                <w:lang w:val="da-DK"/>
              </w:rPr>
              <w:t>ANDRE OPGAVER</w:t>
            </w:r>
          </w:p>
        </w:tc>
      </w:tr>
      <w:tr w:rsidR="00AF4F95" w:rsidTr="006E18F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da-DK"/>
              </w:rPr>
              <w:t>Tømme postkasse: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da-DK"/>
              </w:rPr>
              <w:t>J / N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</w:tcBorders>
            <w:tcMar>
              <w:top w:w="198" w:type="dxa"/>
            </w:tcMar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Gå ud med skrald: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J / N – hvornår:</w:t>
            </w:r>
          </w:p>
        </w:tc>
        <w:tc>
          <w:tcPr>
            <w:tcW w:w="1785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   Placering:</w:t>
            </w:r>
          </w:p>
        </w:tc>
        <w:tc>
          <w:tcPr>
            <w:tcW w:w="3023" w:type="dxa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C5DD2" w:rsidRPr="00BC5DD2" w:rsidRDefault="00F657F9" w:rsidP="00BC5DD2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Vand potteplanter: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J / N – instruktioner:</w:t>
            </w:r>
          </w:p>
        </w:tc>
        <w:tc>
          <w:tcPr>
            <w:tcW w:w="6000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</w:p>
        </w:tc>
      </w:tr>
      <w:tr w:rsidR="00AF4F95" w:rsidTr="006E18F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Købe ind på hjemkomstdagen: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  <w:r>
              <w:rPr>
                <w:rFonts w:cstheme="minorHAnsi"/>
                <w:lang w:val="da-DK"/>
              </w:rPr>
              <w:t>J / N – køb følgende varer:</w:t>
            </w:r>
          </w:p>
        </w:tc>
        <w:tc>
          <w:tcPr>
            <w:tcW w:w="6000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</w:p>
        </w:tc>
      </w:tr>
      <w:tr w:rsidR="00AF4F95" w:rsidTr="00AD5065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10536" w:type="dxa"/>
            <w:gridSpan w:val="6"/>
            <w:tcBorders>
              <w:top w:val="nil"/>
              <w:bottom w:val="dotted" w:sz="4" w:space="0" w:color="A6A6A6" w:themeColor="background1" w:themeShade="A6"/>
            </w:tcBorders>
          </w:tcPr>
          <w:p w:rsidR="0010185A" w:rsidRPr="00BC5DD2" w:rsidRDefault="00F657F9" w:rsidP="00BC5DD2">
            <w:pPr>
              <w:rPr>
                <w:szCs w:val="16"/>
                <w:lang w:val="en-GB"/>
              </w:rPr>
            </w:pPr>
          </w:p>
        </w:tc>
      </w:tr>
      <w:tr w:rsidR="00AF4F95" w:rsidTr="00F45927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0185A" w:rsidRPr="00BC5DD2" w:rsidRDefault="00F657F9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Andet:</w:t>
            </w:r>
          </w:p>
        </w:tc>
        <w:tc>
          <w:tcPr>
            <w:tcW w:w="9827" w:type="dxa"/>
            <w:gridSpan w:val="5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10185A" w:rsidRPr="00BC5DD2" w:rsidRDefault="00F657F9" w:rsidP="003C4FCF">
            <w:pPr>
              <w:rPr>
                <w:szCs w:val="16"/>
                <w:lang w:val="en-GB"/>
              </w:rPr>
            </w:pPr>
          </w:p>
        </w:tc>
      </w:tr>
    </w:tbl>
    <w:p w:rsidR="00BC5DD2" w:rsidRPr="00604A57" w:rsidRDefault="00F657F9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AF4F95" w:rsidTr="00FE0F3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F657F9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AF4F95" w:rsidTr="00FE0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98" w:type="dxa"/>
            </w:tcMar>
          </w:tcPr>
          <w:p w:rsidR="00604A57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F657F9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F657F9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520"/>
      </w:tblGrid>
      <w:tr w:rsidR="00AF4F95" w:rsidTr="006E18F7">
        <w:trPr>
          <w:trHeight w:val="150"/>
        </w:trPr>
        <w:tc>
          <w:tcPr>
            <w:tcW w:w="2410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F657F9" w:rsidP="003C4FCF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3520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F657F9" w:rsidP="003C4FCF">
            <w:pPr>
              <w:rPr>
                <w:szCs w:val="16"/>
              </w:rPr>
            </w:pPr>
          </w:p>
        </w:tc>
      </w:tr>
      <w:tr w:rsidR="00AF4F95" w:rsidTr="006E18F7">
        <w:trPr>
          <w:trHeight w:val="150"/>
        </w:trPr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6E18F7" w:rsidP="003C4FCF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 xml:space="preserve">Dyresitterens </w:t>
            </w:r>
            <w:r w:rsidR="00F657F9">
              <w:rPr>
                <w:lang w:val="da-DK"/>
              </w:rPr>
              <w:t>underskrift:</w:t>
            </w:r>
          </w:p>
        </w:tc>
        <w:tc>
          <w:tcPr>
            <w:tcW w:w="3520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6E18F7">
        <w:trPr>
          <w:trHeight w:val="159"/>
        </w:trPr>
        <w:tc>
          <w:tcPr>
            <w:tcW w:w="2410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6E18F7" w:rsidP="003C4FCF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 xml:space="preserve">Dyresitterens </w:t>
            </w:r>
            <w:bookmarkStart w:id="0" w:name="_GoBack"/>
            <w:bookmarkEnd w:id="0"/>
            <w:r w:rsidR="00F657F9">
              <w:rPr>
                <w:lang w:val="da-DK"/>
              </w:rPr>
              <w:t>underskrift:</w:t>
            </w:r>
          </w:p>
        </w:tc>
        <w:tc>
          <w:tcPr>
            <w:tcW w:w="3520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F657F9">
      <w:pPr>
        <w:rPr>
          <w:szCs w:val="16"/>
          <w:lang w:val="en-GB"/>
        </w:rPr>
      </w:pPr>
    </w:p>
    <w:p w:rsidR="004D5A22" w:rsidRDefault="00F657F9" w:rsidP="004D5A22">
      <w:pPr>
        <w:rPr>
          <w:lang w:val="en-GB"/>
        </w:rPr>
      </w:pPr>
      <w:r>
        <w:rPr>
          <w:lang w:val="en-GB"/>
        </w:rPr>
        <w:br w:type="page"/>
      </w:r>
    </w:p>
    <w:p w:rsidR="002B14C2" w:rsidRPr="002B14C2" w:rsidRDefault="00F657F9" w:rsidP="002B14C2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DYREEJERENS KOPI</w:t>
      </w:r>
    </w:p>
    <w:p w:rsidR="002B14C2" w:rsidRDefault="00F657F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AF4F95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B14C2" w:rsidRPr="002B14C2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B14C2" w:rsidRPr="002B14C2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0701B0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FA4919" w:rsidRDefault="00F657F9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7A2678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2B14C2" w:rsidRDefault="00F657F9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2B14C2" w:rsidRDefault="00F657F9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2B14C2" w:rsidRDefault="00F657F9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2B14C2" w:rsidRDefault="00F657F9">
            <w:pPr>
              <w:rPr>
                <w:szCs w:val="16"/>
                <w:lang w:val="en-US"/>
              </w:rPr>
            </w:pPr>
          </w:p>
        </w:tc>
      </w:tr>
    </w:tbl>
    <w:p w:rsidR="002B14C2" w:rsidRDefault="00F657F9">
      <w:pPr>
        <w:rPr>
          <w:szCs w:val="16"/>
          <w:lang w:val="en-US"/>
        </w:rPr>
      </w:pPr>
    </w:p>
    <w:p w:rsidR="002B14C2" w:rsidRPr="007A2678" w:rsidRDefault="00F657F9" w:rsidP="002B14C2">
      <w:pPr>
        <w:rPr>
          <w:lang w:val="en-GB"/>
        </w:rPr>
      </w:pPr>
      <w:r>
        <w:rPr>
          <w:lang w:val="da-DK"/>
        </w:rPr>
        <w:t xml:space="preserve">Dyresitteren har modtaget </w:t>
      </w:r>
      <w:r>
        <w:rPr>
          <w:lang w:val="da-DK"/>
        </w:rPr>
        <w:t xml:space="preserve">er sæt nøgler fra dyreejeren. Dyresitteren bruger udelukkende disse nøgler i forbindelse med den aftalte dyrepasning. Vedkommende hverken kopierer eller udleverer disse nøgler til tredjepart. Hvis nøglerne bortkommer, informerer dyresitteren øjeblikkeligt </w:t>
      </w:r>
      <w:r>
        <w:rPr>
          <w:lang w:val="da-DK"/>
        </w:rPr>
        <w:t>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AF4F95" w:rsidTr="007A2678">
        <w:tc>
          <w:tcPr>
            <w:tcW w:w="10536" w:type="dxa"/>
            <w:gridSpan w:val="3"/>
          </w:tcPr>
          <w:p w:rsidR="007A2678" w:rsidRDefault="00F657F9" w:rsidP="002B14C2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AF4F95" w:rsidTr="007A2678">
        <w:tc>
          <w:tcPr>
            <w:tcW w:w="1276" w:type="dxa"/>
          </w:tcPr>
          <w:p w:rsidR="007A2678" w:rsidRDefault="00F657F9" w:rsidP="002B14C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7A2678" w:rsidRDefault="00F657F9" w:rsidP="002B14C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puttes i postkassen          □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A2678" w:rsidRDefault="00F657F9" w:rsidP="007A2678">
            <w:pPr>
              <w:rPr>
                <w:lang w:val="en-US"/>
              </w:rPr>
            </w:pPr>
          </w:p>
        </w:tc>
      </w:tr>
    </w:tbl>
    <w:p w:rsidR="007A2678" w:rsidRDefault="00F657F9" w:rsidP="002B14C2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AF4F95" w:rsidTr="007A2678">
        <w:trPr>
          <w:trHeight w:val="160"/>
        </w:trPr>
        <w:tc>
          <w:tcPr>
            <w:tcW w:w="1418" w:type="dxa"/>
          </w:tcPr>
          <w:p w:rsidR="007A2678" w:rsidRDefault="00F657F9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A2678" w:rsidRDefault="00F657F9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A2678" w:rsidRDefault="00F657F9" w:rsidP="003C4FCF">
            <w:pPr>
              <w:rPr>
                <w:lang w:val="en-US"/>
              </w:rPr>
            </w:pPr>
          </w:p>
        </w:tc>
      </w:tr>
      <w:tr w:rsidR="00AF4F95" w:rsidTr="007A2678">
        <w:trPr>
          <w:trHeight w:val="160"/>
        </w:trPr>
        <w:tc>
          <w:tcPr>
            <w:tcW w:w="5382" w:type="dxa"/>
            <w:gridSpan w:val="3"/>
          </w:tcPr>
          <w:p w:rsidR="007A2678" w:rsidRPr="007A2678" w:rsidRDefault="00F657F9" w:rsidP="007A2678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 xml:space="preserve">Lav to kopier, så både dyreejeren og </w:t>
            </w: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dyresitteren får hver sin.</w:t>
            </w:r>
          </w:p>
        </w:tc>
      </w:tr>
    </w:tbl>
    <w:p w:rsidR="002B14C2" w:rsidRDefault="00F657F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AF4F95" w:rsidTr="00454862">
        <w:trPr>
          <w:trHeight w:val="255"/>
        </w:trPr>
        <w:tc>
          <w:tcPr>
            <w:tcW w:w="2900" w:type="dxa"/>
          </w:tcPr>
          <w:p w:rsidR="00872DB6" w:rsidRDefault="00F657F9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872DB6" w:rsidRDefault="00F657F9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F657F9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AF4F95" w:rsidTr="0045486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F657F9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F657F9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F657F9">
            <w:pPr>
              <w:rPr>
                <w:szCs w:val="16"/>
                <w:lang w:val="en-US"/>
              </w:rPr>
            </w:pPr>
          </w:p>
        </w:tc>
      </w:tr>
    </w:tbl>
    <w:p w:rsidR="00872DB6" w:rsidRDefault="00F657F9">
      <w:pPr>
        <w:rPr>
          <w:szCs w:val="16"/>
          <w:lang w:val="en-US"/>
        </w:rPr>
      </w:pPr>
    </w:p>
    <w:p w:rsidR="00C06FC9" w:rsidRDefault="00F657F9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C06FC9" w:rsidRPr="000612E5" w:rsidRDefault="00F657F9" w:rsidP="00C06FC9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da-DK"/>
        </w:rPr>
        <w:lastRenderedPageBreak/>
        <w:t>NØGLEKONTAKT – DYRESITTERENS KOPI</w:t>
      </w:r>
    </w:p>
    <w:p w:rsidR="00C06FC9" w:rsidRDefault="00F657F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AF4F95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C06FC9" w:rsidRPr="002B14C2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C06FC9" w:rsidRPr="002B14C2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0701B0" w:rsidRDefault="00F657F9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FA4919" w:rsidRDefault="00F657F9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F657F9" w:rsidP="003C4FCF">
            <w:pPr>
              <w:rPr>
                <w:szCs w:val="16"/>
                <w:lang w:val="en-GB"/>
              </w:rPr>
            </w:pPr>
          </w:p>
        </w:tc>
      </w:tr>
      <w:tr w:rsidR="00AF4F95" w:rsidTr="003C4FCF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C06FC9" w:rsidRDefault="00F657F9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C06FC9" w:rsidRDefault="00F657F9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F657F9">
      <w:pPr>
        <w:rPr>
          <w:szCs w:val="16"/>
          <w:lang w:val="en-US"/>
        </w:rPr>
      </w:pPr>
    </w:p>
    <w:p w:rsidR="00C06FC9" w:rsidRPr="007A2678" w:rsidRDefault="00F657F9" w:rsidP="00C06FC9">
      <w:pPr>
        <w:rPr>
          <w:lang w:val="en-GB"/>
        </w:rPr>
      </w:pPr>
      <w:r>
        <w:rPr>
          <w:lang w:val="da-DK"/>
        </w:rPr>
        <w:t xml:space="preserve">Dyresitteren har modtaget er sæt </w:t>
      </w:r>
      <w:r>
        <w:rPr>
          <w:lang w:val="da-DK"/>
        </w:rPr>
        <w:t>nøgler fra dyreejeren.. Dyresitteren bruger udelukkende disse nøgler i forbindelse med den aftalte dyrepasning. Vedkommende hverken kopierer eller udleverer disse nøgler til tredjepart. Hvis nøglerne bortkommer, informerer dyresitteren øjeblikkeligt ejeren</w:t>
      </w:r>
      <w:r>
        <w:rPr>
          <w:lang w:val="da-DK"/>
        </w:rPr>
        <w:t>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AF4F95" w:rsidTr="003C4FCF">
        <w:tc>
          <w:tcPr>
            <w:tcW w:w="10536" w:type="dxa"/>
            <w:gridSpan w:val="3"/>
          </w:tcPr>
          <w:p w:rsidR="00C06FC9" w:rsidRDefault="00F657F9" w:rsidP="003C4FCF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AF4F95" w:rsidTr="003C4FCF">
        <w:tc>
          <w:tcPr>
            <w:tcW w:w="1276" w:type="dxa"/>
          </w:tcPr>
          <w:p w:rsidR="00C06FC9" w:rsidRDefault="00F657F9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C06FC9" w:rsidRDefault="00F657F9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puttes i postkassen          □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lang w:val="en-US"/>
              </w:rPr>
            </w:pPr>
          </w:p>
        </w:tc>
      </w:tr>
    </w:tbl>
    <w:p w:rsidR="00C06FC9" w:rsidRDefault="00F657F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AF4F95" w:rsidTr="003C4FCF">
        <w:trPr>
          <w:trHeight w:val="160"/>
        </w:trPr>
        <w:tc>
          <w:tcPr>
            <w:tcW w:w="1418" w:type="dxa"/>
          </w:tcPr>
          <w:p w:rsidR="00C06FC9" w:rsidRDefault="00F657F9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lang w:val="en-US"/>
              </w:rPr>
            </w:pPr>
          </w:p>
        </w:tc>
      </w:tr>
      <w:tr w:rsidR="00AF4F95" w:rsidTr="003C4FCF">
        <w:trPr>
          <w:trHeight w:val="160"/>
        </w:trPr>
        <w:tc>
          <w:tcPr>
            <w:tcW w:w="5382" w:type="dxa"/>
            <w:gridSpan w:val="3"/>
          </w:tcPr>
          <w:p w:rsidR="00C06FC9" w:rsidRPr="007A2678" w:rsidRDefault="00F657F9" w:rsidP="003C4FCF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 xml:space="preserve">Lav to kopier, så både dyreejeren og </w:t>
            </w: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dyresitteren får hver sin.</w:t>
            </w:r>
          </w:p>
        </w:tc>
      </w:tr>
    </w:tbl>
    <w:p w:rsidR="00C06FC9" w:rsidRDefault="00F657F9" w:rsidP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AF4F95" w:rsidTr="00454862">
        <w:trPr>
          <w:trHeight w:val="255"/>
        </w:trPr>
        <w:tc>
          <w:tcPr>
            <w:tcW w:w="2900" w:type="dxa"/>
          </w:tcPr>
          <w:p w:rsidR="00C06FC9" w:rsidRPr="00E31176" w:rsidRDefault="00F657F9" w:rsidP="003C4FCF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Pr="00E31176" w:rsidRDefault="00F657F9" w:rsidP="003C4FCF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AF4F95" w:rsidTr="00454862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F657F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F657F9" w:rsidP="00C06FC9">
      <w:pPr>
        <w:rPr>
          <w:szCs w:val="16"/>
          <w:lang w:val="en-US"/>
        </w:rPr>
      </w:pPr>
    </w:p>
    <w:p w:rsidR="00C06FC9" w:rsidRPr="00C06FC9" w:rsidRDefault="00F657F9">
      <w:pPr>
        <w:rPr>
          <w:szCs w:val="16"/>
          <w:lang w:val="en-US"/>
        </w:rPr>
      </w:pPr>
    </w:p>
    <w:sectPr w:rsidR="00C06FC9" w:rsidRPr="00C06FC9" w:rsidSect="006D6147">
      <w:headerReference w:type="default" r:id="rId8"/>
      <w:footerReference w:type="default" r:id="rId9"/>
      <w:pgSz w:w="11906" w:h="16838" w:code="9"/>
      <w:pgMar w:top="1134" w:right="680" w:bottom="680" w:left="680" w:header="110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F9" w:rsidRDefault="00F657F9">
      <w:pPr>
        <w:spacing w:after="0" w:line="240" w:lineRule="auto"/>
      </w:pPr>
      <w:r>
        <w:separator/>
      </w:r>
    </w:p>
  </w:endnote>
  <w:endnote w:type="continuationSeparator" w:id="0">
    <w:p w:rsidR="00F657F9" w:rsidRDefault="00F65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451"/>
      <w:gridCol w:w="311"/>
    </w:tblGrid>
    <w:tr w:rsidR="00AF4F95" w:rsidTr="00DF5593">
      <w:tc>
        <w:tcPr>
          <w:tcW w:w="10451" w:type="dxa"/>
          <w:tcBorders>
            <w:top w:val="nil"/>
            <w:left w:val="nil"/>
            <w:bottom w:val="nil"/>
            <w:right w:val="nil"/>
          </w:tcBorders>
        </w:tcPr>
        <w:p w:rsidR="00DF5593" w:rsidRPr="00DF5593" w:rsidRDefault="00F657F9" w:rsidP="00110CDD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DF5593">
            <w:rPr>
              <w:caps/>
              <w:color w:val="000000" w:themeColor="text1"/>
              <w:lang w:val="da-DK"/>
            </w:rPr>
            <w:t>TILMELDINGSFORMULAR HJEMMEBESØG KÆLEDYR</w:t>
          </w:r>
        </w:p>
      </w:tc>
      <w:tc>
        <w:tcPr>
          <w:tcW w:w="311" w:type="dxa"/>
          <w:tcBorders>
            <w:top w:val="nil"/>
            <w:left w:val="nil"/>
            <w:bottom w:val="nil"/>
            <w:right w:val="nil"/>
          </w:tcBorders>
        </w:tcPr>
        <w:p w:rsidR="00DF5593" w:rsidRDefault="00F657F9" w:rsidP="00DF5593">
          <w:pPr>
            <w:pStyle w:val="Footer"/>
            <w:jc w:val="right"/>
            <w:rPr>
              <w:caps/>
              <w:noProof/>
              <w:color w:val="000000" w:themeColor="text1"/>
            </w:rPr>
          </w:pPr>
          <w:r w:rsidRPr="00110CDD">
            <w:rPr>
              <w:caps/>
              <w:color w:val="000000" w:themeColor="text1"/>
            </w:rPr>
            <w:fldChar w:fldCharType="begin"/>
          </w:r>
          <w:r w:rsidRPr="00110CDD">
            <w:rPr>
              <w:caps/>
              <w:color w:val="000000" w:themeColor="text1"/>
            </w:rPr>
            <w:instrText xml:space="preserve"> PAGE   \* MERGEFORMAT </w:instrText>
          </w:r>
          <w:r w:rsidRPr="00110CDD">
            <w:rPr>
              <w:caps/>
              <w:color w:val="000000" w:themeColor="text1"/>
            </w:rPr>
            <w:fldChar w:fldCharType="separate"/>
          </w:r>
          <w:r w:rsidR="00BE76A8">
            <w:rPr>
              <w:caps/>
              <w:noProof/>
              <w:color w:val="000000" w:themeColor="text1"/>
            </w:rPr>
            <w:t>4</w:t>
          </w:r>
          <w:r w:rsidRPr="00110CDD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F657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F9" w:rsidRDefault="00F657F9">
      <w:pPr>
        <w:spacing w:after="0" w:line="240" w:lineRule="auto"/>
      </w:pPr>
      <w:r>
        <w:separator/>
      </w:r>
    </w:p>
  </w:footnote>
  <w:footnote w:type="continuationSeparator" w:id="0">
    <w:p w:rsidR="00F657F9" w:rsidRDefault="00F65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F657F9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2902585</wp:posOffset>
          </wp:positionH>
          <wp:positionV relativeFrom="topMargin">
            <wp:posOffset>257175</wp:posOffset>
          </wp:positionV>
          <wp:extent cx="1752600" cy="394335"/>
          <wp:effectExtent l="0" t="0" r="0" b="571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F95"/>
    <w:rsid w:val="006E18F7"/>
    <w:rsid w:val="00AF4F95"/>
    <w:rsid w:val="00BE76A8"/>
    <w:rsid w:val="00F6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A0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2C3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2C3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A0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2C3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2C3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visit%20other%20pe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7E7CE-A289-47B7-9EE4-2FEF93B5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visit other pets.dotx</Template>
  <TotalTime>4</TotalTime>
  <Pages>4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5</cp:revision>
  <cp:lastPrinted>2018-11-12T15:34:00Z</cp:lastPrinted>
  <dcterms:created xsi:type="dcterms:W3CDTF">2018-04-17T16:29:00Z</dcterms:created>
  <dcterms:modified xsi:type="dcterms:W3CDTF">2018-11-12T15:34:00Z</dcterms:modified>
</cp:coreProperties>
</file>